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78920" w14:textId="5B04F88E" w:rsidR="00F70030" w:rsidRDefault="00F70030" w:rsidP="00F70030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 xml:space="preserve">Številka: </w:t>
      </w:r>
      <w:r w:rsidR="00DD56BB">
        <w:rPr>
          <w:rFonts w:cs="Arial"/>
        </w:rPr>
        <w:t>28.2024</w:t>
      </w:r>
    </w:p>
    <w:p w14:paraId="41C1E8FE" w14:textId="77777777" w:rsidR="00E85432" w:rsidRPr="00E85432" w:rsidRDefault="00E85432" w:rsidP="006101A2">
      <w:pPr>
        <w:jc w:val="both"/>
        <w:rPr>
          <w:rFonts w:cs="Arial"/>
        </w:rPr>
      </w:pPr>
    </w:p>
    <w:p w14:paraId="557BCB36" w14:textId="6ABE5F64" w:rsidR="007F23E7" w:rsidRPr="00783EFB" w:rsidRDefault="00006DCA" w:rsidP="00783EFB">
      <w:pPr>
        <w:jc w:val="center"/>
        <w:rPr>
          <w:rFonts w:cs="Arial"/>
          <w:b/>
        </w:rPr>
      </w:pPr>
      <w:r>
        <w:rPr>
          <w:rFonts w:cs="Arial"/>
          <w:b/>
        </w:rPr>
        <w:t xml:space="preserve">NOMINACIJA NOMINIRNIRANEGA </w:t>
      </w:r>
      <w:r w:rsidR="00747D7A">
        <w:rPr>
          <w:rFonts w:cs="Arial"/>
          <w:b/>
        </w:rPr>
        <w:t>KADRA</w:t>
      </w:r>
      <w:r w:rsidR="00D65AB1">
        <w:rPr>
          <w:rFonts w:cs="Arial"/>
          <w:b/>
        </w:rPr>
        <w:t xml:space="preserve"> </w:t>
      </w:r>
    </w:p>
    <w:tbl>
      <w:tblPr>
        <w:tblStyle w:val="Tabelamrea"/>
        <w:tblW w:w="9709" w:type="dxa"/>
        <w:tblInd w:w="38" w:type="dxa"/>
        <w:tblLook w:val="04A0" w:firstRow="1" w:lastRow="0" w:firstColumn="1" w:lastColumn="0" w:noHBand="0" w:noVBand="1"/>
      </w:tblPr>
      <w:tblGrid>
        <w:gridCol w:w="4498"/>
        <w:gridCol w:w="5211"/>
        <w:tblGridChange w:id="0">
          <w:tblGrid>
            <w:gridCol w:w="4498"/>
            <w:gridCol w:w="5211"/>
          </w:tblGrid>
        </w:tblGridChange>
      </w:tblGrid>
      <w:tr w:rsidR="00333F30" w14:paraId="0917ED51" w14:textId="77777777" w:rsidTr="00E42C08">
        <w:tc>
          <w:tcPr>
            <w:tcW w:w="4498" w:type="dxa"/>
          </w:tcPr>
          <w:p w14:paraId="55E2178B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  <w:p w14:paraId="5DAE1878" w14:textId="5B071633" w:rsidR="00333F30" w:rsidRDefault="00333F30" w:rsidP="00747D7A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me</w:t>
            </w:r>
            <w:r>
              <w:rPr>
                <w:rFonts w:cs="Arial"/>
              </w:rPr>
              <w:t xml:space="preserve"> in priimek </w:t>
            </w:r>
            <w:r w:rsidR="00747D7A">
              <w:rPr>
                <w:rFonts w:cs="Arial"/>
              </w:rPr>
              <w:t>nominiranega kadra</w:t>
            </w:r>
            <w:r>
              <w:rPr>
                <w:rFonts w:cs="Arial"/>
              </w:rPr>
              <w:t>:</w:t>
            </w:r>
          </w:p>
        </w:tc>
        <w:tc>
          <w:tcPr>
            <w:tcW w:w="5211" w:type="dxa"/>
          </w:tcPr>
          <w:p w14:paraId="7AED9FC9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7B1C48" w14:paraId="7F25BBDD" w14:textId="77777777" w:rsidTr="00E42C08">
        <w:tc>
          <w:tcPr>
            <w:tcW w:w="9709" w:type="dxa"/>
            <w:gridSpan w:val="2"/>
          </w:tcPr>
          <w:p w14:paraId="7C58944B" w14:textId="77777777" w:rsidR="007B1C48" w:rsidRDefault="007B1C48" w:rsidP="00A56797">
            <w:pPr>
              <w:tabs>
                <w:tab w:val="left" w:pos="1083"/>
              </w:tabs>
              <w:rPr>
                <w:rFonts w:cs="Arial"/>
              </w:rPr>
            </w:pPr>
          </w:p>
          <w:p w14:paraId="3F7B7AE0" w14:textId="3D33477B" w:rsidR="007B1C48" w:rsidRDefault="007B1C48" w:rsidP="00A56797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Nominirani kader nastopa kot strokovnjak in skrbnik pogodbe.</w:t>
            </w:r>
          </w:p>
        </w:tc>
      </w:tr>
      <w:tr w:rsidR="00E42C08" w14:paraId="28FB9FEC" w14:textId="77777777" w:rsidTr="00E42C08">
        <w:tc>
          <w:tcPr>
            <w:tcW w:w="4498" w:type="dxa"/>
          </w:tcPr>
          <w:p w14:paraId="2D7C9490" w14:textId="4B424C33" w:rsidR="00E42C08" w:rsidRDefault="00E42C08" w:rsidP="00A56797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Pogoj nominiranega kadra izpolnjuje ponudnik oz. glavni ponudnik ali </w:t>
            </w:r>
            <w:proofErr w:type="spellStart"/>
            <w:r>
              <w:rPr>
                <w:rFonts w:cs="Arial"/>
              </w:rPr>
              <w:t>soponudnik</w:t>
            </w:r>
            <w:proofErr w:type="spellEnd"/>
            <w:r>
              <w:rPr>
                <w:rFonts w:cs="Arial"/>
              </w:rPr>
              <w:t>, oziroma podizvajalec:</w:t>
            </w:r>
          </w:p>
        </w:tc>
        <w:tc>
          <w:tcPr>
            <w:tcW w:w="5211" w:type="dxa"/>
          </w:tcPr>
          <w:p w14:paraId="2702942F" w14:textId="677FD0DD" w:rsidR="00E42C08" w:rsidRDefault="00E42C08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747D7A" w14:paraId="6EF82B05" w14:textId="77777777" w:rsidTr="00E42C08">
        <w:tc>
          <w:tcPr>
            <w:tcW w:w="4498" w:type="dxa"/>
          </w:tcPr>
          <w:p w14:paraId="6ACEBC1E" w14:textId="77777777" w:rsidR="00747D7A" w:rsidRDefault="00747D7A" w:rsidP="00A56797">
            <w:pPr>
              <w:tabs>
                <w:tab w:val="left" w:pos="1083"/>
              </w:tabs>
              <w:rPr>
                <w:rFonts w:cs="Arial"/>
              </w:rPr>
            </w:pPr>
          </w:p>
          <w:p w14:paraId="07D24F7B" w14:textId="7E873D41" w:rsidR="00747D7A" w:rsidRDefault="00783EFB" w:rsidP="00A56797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P</w:t>
            </w:r>
            <w:r w:rsidR="00747D7A">
              <w:rPr>
                <w:rFonts w:cs="Arial"/>
              </w:rPr>
              <w:t>ridobljena izobrazba in št. let delovnih izkušenj:</w:t>
            </w:r>
          </w:p>
        </w:tc>
        <w:tc>
          <w:tcPr>
            <w:tcW w:w="5211" w:type="dxa"/>
          </w:tcPr>
          <w:p w14:paraId="2A3FDC6E" w14:textId="77777777" w:rsidR="00747D7A" w:rsidRDefault="00747D7A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</w:tr>
    </w:tbl>
    <w:p w14:paraId="7BFA63D9" w14:textId="77777777" w:rsidR="00333F30" w:rsidRDefault="00333F30" w:rsidP="00E71F4F">
      <w:pPr>
        <w:rPr>
          <w:rFonts w:cs="Arial"/>
        </w:rPr>
      </w:pPr>
    </w:p>
    <w:p w14:paraId="33902352" w14:textId="4CED33E9" w:rsidR="00F70030" w:rsidRPr="001F3A9B" w:rsidRDefault="00F70030" w:rsidP="00F70030">
      <w:pPr>
        <w:jc w:val="both"/>
        <w:rPr>
          <w:rFonts w:cs="Arial"/>
        </w:rPr>
      </w:pPr>
      <w:r w:rsidRPr="001F3A9B">
        <w:rPr>
          <w:rFonts w:cs="Arial"/>
        </w:rPr>
        <w:t xml:space="preserve">Prilagamo </w:t>
      </w:r>
      <w:r w:rsidR="001C6780">
        <w:rPr>
          <w:rFonts w:cs="Arial"/>
        </w:rPr>
        <w:t>potrdilo o zaključeni stopnji izobrazbe</w:t>
      </w:r>
      <w:r w:rsidR="00B95A77">
        <w:rPr>
          <w:rFonts w:cs="Arial"/>
        </w:rPr>
        <w:t xml:space="preserve"> </w:t>
      </w:r>
      <w:r w:rsidRPr="001F3A9B">
        <w:rPr>
          <w:rFonts w:cs="Arial"/>
        </w:rPr>
        <w:t xml:space="preserve">skladno z zahtevami iz </w:t>
      </w:r>
      <w:r w:rsidR="00A4054B">
        <w:rPr>
          <w:rFonts w:cs="Arial"/>
        </w:rPr>
        <w:t xml:space="preserve">točke </w:t>
      </w:r>
      <w:r w:rsidR="00B95A77">
        <w:rPr>
          <w:rFonts w:cs="Arial"/>
        </w:rPr>
        <w:t>2.C.</w:t>
      </w:r>
      <w:r w:rsidR="001C6780">
        <w:rPr>
          <w:rFonts w:cs="Arial"/>
        </w:rPr>
        <w:t>a</w:t>
      </w:r>
      <w:r w:rsidR="00B95A77">
        <w:rPr>
          <w:rFonts w:cs="Arial"/>
        </w:rPr>
        <w:t>) (Kadrovska sposobnost – usposobljenost kadra)</w:t>
      </w:r>
      <w:r w:rsidR="008C1826">
        <w:rPr>
          <w:rFonts w:cs="Arial"/>
        </w:rPr>
        <w:t xml:space="preserve"> obrazca OBR – 2.04</w:t>
      </w:r>
      <w:r w:rsidR="001C6780">
        <w:rPr>
          <w:rFonts w:cs="Arial"/>
        </w:rPr>
        <w:t>.</w:t>
      </w:r>
      <w:r w:rsidR="00B95A77">
        <w:rPr>
          <w:rFonts w:cs="Arial"/>
        </w:rPr>
        <w:t xml:space="preserve"> </w:t>
      </w:r>
    </w:p>
    <w:p w14:paraId="1E586C15" w14:textId="77777777" w:rsidR="001C6780" w:rsidRDefault="001C6780" w:rsidP="007E4B22">
      <w:pPr>
        <w:tabs>
          <w:tab w:val="left" w:pos="1083"/>
        </w:tabs>
        <w:jc w:val="both"/>
        <w:rPr>
          <w:rFonts w:cs="Arial"/>
        </w:rPr>
      </w:pPr>
    </w:p>
    <w:p w14:paraId="223D2CCD" w14:textId="0F1293E2" w:rsidR="007E4B22" w:rsidRDefault="007E4B22" w:rsidP="007E4B22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>Izjavljamo, da bomo strokovni kader, v skladu s pogoji določenimi v točki 2.C.</w:t>
      </w:r>
      <w:r w:rsidR="001C6780">
        <w:rPr>
          <w:rFonts w:cs="Arial"/>
        </w:rPr>
        <w:t>a</w:t>
      </w:r>
      <w:r>
        <w:rPr>
          <w:rFonts w:cs="Arial"/>
        </w:rPr>
        <w:t xml:space="preserve">) (Kadrovska sposobnost – usposobljenost kadra) </w:t>
      </w:r>
      <w:r w:rsidR="008C1826">
        <w:rPr>
          <w:rFonts w:cs="Arial"/>
        </w:rPr>
        <w:t xml:space="preserve">obrazca OBR – 2.04. </w:t>
      </w:r>
      <w:r>
        <w:rPr>
          <w:rFonts w:cs="Arial"/>
        </w:rPr>
        <w:t xml:space="preserve">zagotavljali ves čas trajanja predmetnega javnega naročila, in sicer od roka za oddajo ponudb do zaključka trajanja pogodbe. </w:t>
      </w:r>
    </w:p>
    <w:p w14:paraId="000EFD5B" w14:textId="60A931ED" w:rsidR="00834215" w:rsidRDefault="00834215" w:rsidP="00E50DC5">
      <w:pPr>
        <w:jc w:val="both"/>
        <w:rPr>
          <w:rFonts w:cs="Arial"/>
        </w:rPr>
      </w:pPr>
    </w:p>
    <w:p w14:paraId="55ED2B89" w14:textId="1654BAF2" w:rsidR="001C6780" w:rsidRDefault="001C6780" w:rsidP="00E50DC5">
      <w:pPr>
        <w:jc w:val="both"/>
        <w:rPr>
          <w:rFonts w:cs="Arial"/>
        </w:rPr>
      </w:pPr>
    </w:p>
    <w:p w14:paraId="4B949B13" w14:textId="1F0DF47B" w:rsidR="001C6780" w:rsidRDefault="001C6780" w:rsidP="00E50DC5">
      <w:pPr>
        <w:jc w:val="both"/>
        <w:rPr>
          <w:rFonts w:cs="Arial"/>
        </w:rPr>
      </w:pPr>
    </w:p>
    <w:p w14:paraId="7568DE95" w14:textId="77777777" w:rsidR="001C6780" w:rsidRDefault="001C6780" w:rsidP="00E50DC5">
      <w:pPr>
        <w:jc w:val="both"/>
        <w:rPr>
          <w:rFonts w:cs="Arial"/>
        </w:rPr>
      </w:pPr>
    </w:p>
    <w:p w14:paraId="2EF4E2F5" w14:textId="77777777" w:rsidR="001C6780" w:rsidRDefault="001C6780" w:rsidP="00E50DC5">
      <w:pPr>
        <w:jc w:val="both"/>
        <w:rPr>
          <w:rFonts w:cs="Arial"/>
        </w:rPr>
      </w:pPr>
    </w:p>
    <w:p w14:paraId="03BC8E70" w14:textId="36D0B726" w:rsidR="00E50DC5" w:rsidRPr="00E85432" w:rsidRDefault="00E50DC5" w:rsidP="00E50DC5">
      <w:pPr>
        <w:jc w:val="both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>
        <w:rPr>
          <w:rFonts w:cs="Arial"/>
        </w:rPr>
        <w:tab/>
      </w:r>
      <w:bookmarkStart w:id="1" w:name="_GoBack"/>
      <w:bookmarkEnd w:id="1"/>
      <w:r w:rsidRPr="00E85432">
        <w:rPr>
          <w:rFonts w:cs="Arial"/>
        </w:rPr>
        <w:t>___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46A5BE70" w14:textId="77777777" w:rsidR="00F86CD9" w:rsidRDefault="006B3F31" w:rsidP="00FF52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</w:t>
      </w:r>
      <w:r w:rsidR="00E50DC5">
        <w:rPr>
          <w:rFonts w:cs="Arial"/>
        </w:rPr>
        <w:t>Po</w:t>
      </w:r>
      <w:r w:rsidR="00E50DC5" w:rsidRPr="00E85432">
        <w:rPr>
          <w:rFonts w:cs="Arial"/>
        </w:rPr>
        <w:t>dpis zakonitega zastopnika</w:t>
      </w:r>
      <w:r w:rsidR="00FF75FA">
        <w:rPr>
          <w:rFonts w:cs="Arial"/>
        </w:rPr>
        <w:t xml:space="preserve"> </w:t>
      </w:r>
    </w:p>
    <w:p w14:paraId="059D79BA" w14:textId="3C79E67A" w:rsidR="00287D0C" w:rsidRPr="00D64995" w:rsidRDefault="00F86CD9" w:rsidP="00FF52DB">
      <w:pPr>
        <w:jc w:val="both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</w:t>
      </w:r>
      <w:r w:rsidR="00FF75FA">
        <w:rPr>
          <w:rFonts w:cs="Arial"/>
        </w:rPr>
        <w:t>glavnega ponudnika</w:t>
      </w:r>
      <w:r w:rsidR="006B3F31">
        <w:rPr>
          <w:rFonts w:cs="Arial"/>
        </w:rPr>
        <w:t xml:space="preserve"> in žig</w:t>
      </w:r>
    </w:p>
    <w:p w14:paraId="1B63B809" w14:textId="06AC09D4" w:rsidR="001C6780" w:rsidRDefault="001C6780" w:rsidP="007E4B22">
      <w:pPr>
        <w:jc w:val="both"/>
        <w:rPr>
          <w:rFonts w:cs="Arial"/>
          <w:b/>
          <w:bCs/>
          <w:i/>
          <w:iCs/>
          <w:u w:val="single"/>
        </w:rPr>
      </w:pPr>
    </w:p>
    <w:p w14:paraId="1101C271" w14:textId="77777777" w:rsidR="001C6780" w:rsidRDefault="001C6780" w:rsidP="007E4B22">
      <w:pPr>
        <w:jc w:val="both"/>
        <w:rPr>
          <w:rFonts w:cs="Arial"/>
          <w:b/>
          <w:bCs/>
          <w:i/>
          <w:iCs/>
          <w:u w:val="single"/>
        </w:rPr>
      </w:pPr>
    </w:p>
    <w:p w14:paraId="6FD88668" w14:textId="77777777" w:rsidR="001C6780" w:rsidRDefault="001C6780" w:rsidP="007E4B22">
      <w:pPr>
        <w:jc w:val="both"/>
        <w:rPr>
          <w:rFonts w:cs="Arial"/>
          <w:b/>
          <w:bCs/>
          <w:i/>
          <w:iCs/>
          <w:u w:val="single"/>
        </w:rPr>
      </w:pPr>
    </w:p>
    <w:p w14:paraId="14C1C1BE" w14:textId="4F59A0A3" w:rsidR="001C6780" w:rsidRDefault="001C6780" w:rsidP="00FF52DB">
      <w:pPr>
        <w:jc w:val="both"/>
        <w:rPr>
          <w:rFonts w:cs="Arial"/>
          <w:i/>
        </w:rPr>
      </w:pPr>
    </w:p>
    <w:p w14:paraId="3C747358" w14:textId="5A79C08C" w:rsidR="001C6780" w:rsidRDefault="001C6780" w:rsidP="00FF52DB">
      <w:pPr>
        <w:jc w:val="both"/>
        <w:rPr>
          <w:rFonts w:cs="Arial"/>
          <w:i/>
        </w:rPr>
      </w:pPr>
    </w:p>
    <w:p w14:paraId="0BDCA2F0" w14:textId="2A639021" w:rsidR="001C6780" w:rsidRDefault="001C6780" w:rsidP="00FF52DB">
      <w:pPr>
        <w:jc w:val="both"/>
        <w:rPr>
          <w:rFonts w:cs="Arial"/>
          <w:i/>
        </w:rPr>
      </w:pPr>
    </w:p>
    <w:p w14:paraId="489D0BA5" w14:textId="4BD4819F" w:rsidR="001C6780" w:rsidRDefault="001C6780" w:rsidP="00FF52DB">
      <w:pPr>
        <w:jc w:val="both"/>
        <w:rPr>
          <w:rFonts w:cs="Arial"/>
          <w:i/>
        </w:rPr>
      </w:pPr>
    </w:p>
    <w:p w14:paraId="327D91F2" w14:textId="77777777" w:rsidR="001C6780" w:rsidRDefault="001C6780" w:rsidP="00FF52DB">
      <w:pPr>
        <w:jc w:val="both"/>
        <w:rPr>
          <w:rFonts w:cs="Arial"/>
          <w:i/>
        </w:rPr>
      </w:pPr>
    </w:p>
    <w:p w14:paraId="6BCA6A37" w14:textId="77777777" w:rsidR="001C6780" w:rsidRDefault="001C6780" w:rsidP="00FF52DB">
      <w:pPr>
        <w:jc w:val="both"/>
        <w:rPr>
          <w:rFonts w:cs="Arial"/>
          <w:i/>
        </w:rPr>
      </w:pPr>
    </w:p>
    <w:p w14:paraId="1DFC8643" w14:textId="68324693" w:rsidR="00FF52DB" w:rsidRDefault="006101A2" w:rsidP="00FF52DB">
      <w:pPr>
        <w:jc w:val="both"/>
        <w:rPr>
          <w:rFonts w:cs="Arial"/>
          <w:i/>
        </w:rPr>
      </w:pPr>
      <w:r w:rsidRPr="00FF0997">
        <w:rPr>
          <w:rFonts w:cs="Arial"/>
          <w:i/>
        </w:rPr>
        <w:t>Ta obrazec je sestavni del in priloga ponudbe</w:t>
      </w:r>
      <w:r w:rsidR="00C31E41">
        <w:rPr>
          <w:rFonts w:cs="Arial"/>
          <w:i/>
        </w:rPr>
        <w:t xml:space="preserve"> ter pogodbe</w:t>
      </w:r>
      <w:r w:rsidRPr="00FF0997">
        <w:rPr>
          <w:rFonts w:cs="Arial"/>
          <w:i/>
        </w:rPr>
        <w:t>.</w:t>
      </w:r>
      <w:r w:rsidR="00FF52DB">
        <w:rPr>
          <w:rFonts w:cs="Arial"/>
          <w:i/>
        </w:rPr>
        <w:t xml:space="preserve"> V primeru pomanjkanja prostora, se obrazec ustrezno prilagodi. </w:t>
      </w:r>
    </w:p>
    <w:p w14:paraId="28BAF385" w14:textId="33CB7C57" w:rsidR="00440AFA" w:rsidRDefault="00440AFA" w:rsidP="00287D0C">
      <w:pPr>
        <w:tabs>
          <w:tab w:val="left" w:pos="993"/>
          <w:tab w:val="left" w:pos="1134"/>
        </w:tabs>
        <w:rPr>
          <w:rFonts w:cs="Arial"/>
        </w:rPr>
      </w:pPr>
    </w:p>
    <w:sectPr w:rsidR="00440AFA" w:rsidSect="00695AFE"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37A42" w14:textId="77777777" w:rsidR="00B3178E" w:rsidRDefault="00B3178E">
      <w:r>
        <w:separator/>
      </w:r>
    </w:p>
  </w:endnote>
  <w:endnote w:type="continuationSeparator" w:id="0">
    <w:p w14:paraId="0E5280EE" w14:textId="77777777" w:rsidR="00B3178E" w:rsidRDefault="00B31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9424538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3EF1B5C4" w14:textId="4AD9B725" w:rsidR="00F617DB" w:rsidRPr="00F617DB" w:rsidRDefault="00F617DB">
        <w:pPr>
          <w:pStyle w:val="Noga"/>
          <w:jc w:val="right"/>
          <w:rPr>
            <w:rFonts w:ascii="Arial" w:hAnsi="Arial" w:cs="Arial"/>
            <w:sz w:val="22"/>
            <w:szCs w:val="22"/>
          </w:rPr>
        </w:pPr>
        <w:r w:rsidRPr="00F617DB">
          <w:rPr>
            <w:rFonts w:ascii="Arial" w:hAnsi="Arial" w:cs="Arial"/>
            <w:sz w:val="22"/>
            <w:szCs w:val="22"/>
          </w:rPr>
          <w:fldChar w:fldCharType="begin"/>
        </w:r>
        <w:r w:rsidRPr="00F617DB">
          <w:rPr>
            <w:rFonts w:ascii="Arial" w:hAnsi="Arial" w:cs="Arial"/>
            <w:sz w:val="22"/>
            <w:szCs w:val="22"/>
          </w:rPr>
          <w:instrText>PAGE   \* MERGEFORMAT</w:instrText>
        </w:r>
        <w:r w:rsidRPr="00F617DB">
          <w:rPr>
            <w:rFonts w:ascii="Arial" w:hAnsi="Arial" w:cs="Arial"/>
            <w:sz w:val="22"/>
            <w:szCs w:val="22"/>
          </w:rPr>
          <w:fldChar w:fldCharType="separate"/>
        </w:r>
        <w:r w:rsidR="00B95A77">
          <w:rPr>
            <w:rFonts w:ascii="Arial" w:hAnsi="Arial" w:cs="Arial"/>
            <w:noProof/>
            <w:sz w:val="22"/>
            <w:szCs w:val="22"/>
          </w:rPr>
          <w:t>1</w:t>
        </w:r>
        <w:r w:rsidRPr="00F617DB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60C21ECF" w14:textId="509B7632" w:rsidR="001644E1" w:rsidRDefault="00C4361A" w:rsidP="00C4361A">
    <w:pPr>
      <w:pStyle w:val="Noga"/>
      <w:jc w:val="right"/>
    </w:pPr>
    <w:r>
      <w:rPr>
        <w:noProof/>
      </w:rPr>
      <w:drawing>
        <wp:inline distT="0" distB="0" distL="0" distR="0" wp14:anchorId="77123F84" wp14:editId="121BA59D">
          <wp:extent cx="1975757" cy="367184"/>
          <wp:effectExtent l="0" t="0" r="5715" b="0"/>
          <wp:docPr id="140088291" name="Slika 2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088291" name="Slika 2" descr="Slika, ki vsebuje besede besedilo, pisava, logotip, posnetek zaslon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24" cy="3823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C7884" w14:textId="77777777" w:rsidR="00B3178E" w:rsidRDefault="00B3178E">
      <w:r>
        <w:separator/>
      </w:r>
    </w:p>
  </w:footnote>
  <w:footnote w:type="continuationSeparator" w:id="0">
    <w:p w14:paraId="4A018494" w14:textId="77777777" w:rsidR="00B3178E" w:rsidRDefault="00B31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8222AA" w:rsidRPr="00A1445A" w14:paraId="3D805C03" w14:textId="77777777" w:rsidTr="00B37CD2">
      <w:trPr>
        <w:trHeight w:val="1276"/>
      </w:trPr>
      <w:tc>
        <w:tcPr>
          <w:tcW w:w="9232" w:type="dxa"/>
          <w:gridSpan w:val="3"/>
          <w:shd w:val="clear" w:color="auto" w:fill="auto"/>
          <w:vAlign w:val="center"/>
        </w:tcPr>
        <w:p w14:paraId="4D5C3C93" w14:textId="13AEB90F" w:rsidR="008222AA" w:rsidRDefault="00F77F08" w:rsidP="00F77F08">
          <w:pPr>
            <w:tabs>
              <w:tab w:val="left" w:pos="435"/>
              <w:tab w:val="left" w:pos="1830"/>
              <w:tab w:val="center" w:pos="4508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30FE34BD" wp14:editId="233A0AA8">
                <wp:extent cx="1153886" cy="491748"/>
                <wp:effectExtent l="0" t="0" r="8255" b="3810"/>
                <wp:docPr id="674909054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3944" cy="5045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5B8CC3F" w14:textId="3942A90D" w:rsidR="008222AA" w:rsidRPr="00A1445A" w:rsidRDefault="008222AA" w:rsidP="008222AA">
          <w:pPr>
            <w:tabs>
              <w:tab w:val="left" w:pos="1830"/>
            </w:tabs>
            <w:jc w:val="center"/>
            <w:rPr>
              <w:rFonts w:cs="Arial"/>
              <w:color w:val="000000"/>
              <w:sz w:val="20"/>
              <w:szCs w:val="20"/>
            </w:rPr>
          </w:pPr>
        </w:p>
      </w:tc>
    </w:tr>
    <w:tr w:rsidR="001644E1" w:rsidRPr="00703B8F" w14:paraId="6FE4C326" w14:textId="77777777" w:rsidTr="00B37CD2">
      <w:tc>
        <w:tcPr>
          <w:tcW w:w="4039" w:type="dxa"/>
          <w:shd w:val="clear" w:color="auto" w:fill="auto"/>
        </w:tcPr>
        <w:p w14:paraId="0056B1BD" w14:textId="0B65396B" w:rsidR="001644E1" w:rsidRPr="00D20ADE" w:rsidRDefault="00BB339B" w:rsidP="001644E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bookmarkStart w:id="2" w:name="_Hlk103326709"/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644E1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shd w:val="clear" w:color="auto" w:fill="auto"/>
        </w:tcPr>
        <w:p w14:paraId="18ED608D" w14:textId="77777777" w:rsidR="001644E1" w:rsidRPr="00D20ADE" w:rsidRDefault="001644E1" w:rsidP="001644E1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shd w:val="clear" w:color="auto" w:fill="auto"/>
        </w:tcPr>
        <w:p w14:paraId="659DC03D" w14:textId="00F6B6FB" w:rsidR="001644E1" w:rsidRPr="00D20ADE" w:rsidRDefault="001644E1" w:rsidP="00B95A77">
          <w:pPr>
            <w:jc w:val="right"/>
            <w:rPr>
              <w:rFonts w:cs="Arial"/>
              <w:sz w:val="16"/>
              <w:szCs w:val="16"/>
            </w:rPr>
          </w:pPr>
          <w:r w:rsidRPr="00D20ADE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</w:t>
          </w:r>
          <w:r w:rsidR="00C01C1D">
            <w:rPr>
              <w:rFonts w:cs="Arial"/>
              <w:sz w:val="16"/>
              <w:szCs w:val="16"/>
            </w:rPr>
            <w:t>4</w:t>
          </w:r>
          <w:r>
            <w:rPr>
              <w:rFonts w:cs="Arial"/>
              <w:sz w:val="16"/>
              <w:szCs w:val="16"/>
            </w:rPr>
            <w:t xml:space="preserve"> </w:t>
          </w:r>
        </w:p>
      </w:tc>
    </w:tr>
    <w:bookmarkEnd w:id="2"/>
  </w:tbl>
  <w:p w14:paraId="1BA4E938" w14:textId="77777777" w:rsidR="001644E1" w:rsidRDefault="001644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F4F"/>
    <w:rsid w:val="00001218"/>
    <w:rsid w:val="00005413"/>
    <w:rsid w:val="00006DCA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9330D"/>
    <w:rsid w:val="00096243"/>
    <w:rsid w:val="00096591"/>
    <w:rsid w:val="00096BE4"/>
    <w:rsid w:val="0009708B"/>
    <w:rsid w:val="000B0DD3"/>
    <w:rsid w:val="000C23A5"/>
    <w:rsid w:val="000C4583"/>
    <w:rsid w:val="000D76C2"/>
    <w:rsid w:val="000E1875"/>
    <w:rsid w:val="000E41E1"/>
    <w:rsid w:val="000E7050"/>
    <w:rsid w:val="000F6DA7"/>
    <w:rsid w:val="00101B68"/>
    <w:rsid w:val="00112D23"/>
    <w:rsid w:val="00112DCB"/>
    <w:rsid w:val="00114401"/>
    <w:rsid w:val="00121D25"/>
    <w:rsid w:val="0012533E"/>
    <w:rsid w:val="001314C1"/>
    <w:rsid w:val="001352C1"/>
    <w:rsid w:val="0014021F"/>
    <w:rsid w:val="00164488"/>
    <w:rsid w:val="001644E1"/>
    <w:rsid w:val="00165FC3"/>
    <w:rsid w:val="00166414"/>
    <w:rsid w:val="00171BE2"/>
    <w:rsid w:val="0017296F"/>
    <w:rsid w:val="00174BFE"/>
    <w:rsid w:val="00182E92"/>
    <w:rsid w:val="00183318"/>
    <w:rsid w:val="00191D53"/>
    <w:rsid w:val="00194FE9"/>
    <w:rsid w:val="001A192C"/>
    <w:rsid w:val="001A192F"/>
    <w:rsid w:val="001A7BD0"/>
    <w:rsid w:val="001C6780"/>
    <w:rsid w:val="001D16E0"/>
    <w:rsid w:val="001D1C28"/>
    <w:rsid w:val="001D464D"/>
    <w:rsid w:val="001D48CF"/>
    <w:rsid w:val="001D694D"/>
    <w:rsid w:val="001E3674"/>
    <w:rsid w:val="001E7991"/>
    <w:rsid w:val="001F2089"/>
    <w:rsid w:val="001F3A9B"/>
    <w:rsid w:val="001F4A4E"/>
    <w:rsid w:val="001F6F0F"/>
    <w:rsid w:val="0020233B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6CA1"/>
    <w:rsid w:val="00277706"/>
    <w:rsid w:val="00283EE6"/>
    <w:rsid w:val="00285B81"/>
    <w:rsid w:val="00287D0C"/>
    <w:rsid w:val="0029771B"/>
    <w:rsid w:val="002A6A46"/>
    <w:rsid w:val="002B111E"/>
    <w:rsid w:val="002B28E0"/>
    <w:rsid w:val="002C05F5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33F30"/>
    <w:rsid w:val="0034665A"/>
    <w:rsid w:val="0035043A"/>
    <w:rsid w:val="00367250"/>
    <w:rsid w:val="00370866"/>
    <w:rsid w:val="0037231D"/>
    <w:rsid w:val="003A37C9"/>
    <w:rsid w:val="003A669E"/>
    <w:rsid w:val="003B36FC"/>
    <w:rsid w:val="003B4DC8"/>
    <w:rsid w:val="003B5969"/>
    <w:rsid w:val="003C0B6A"/>
    <w:rsid w:val="003C485B"/>
    <w:rsid w:val="003D1272"/>
    <w:rsid w:val="003E4CFC"/>
    <w:rsid w:val="003E5C55"/>
    <w:rsid w:val="003F0DE7"/>
    <w:rsid w:val="003F4DE6"/>
    <w:rsid w:val="0040409C"/>
    <w:rsid w:val="00406373"/>
    <w:rsid w:val="0043532D"/>
    <w:rsid w:val="00440AFA"/>
    <w:rsid w:val="00445049"/>
    <w:rsid w:val="004527D6"/>
    <w:rsid w:val="00453A4E"/>
    <w:rsid w:val="00455EB9"/>
    <w:rsid w:val="004720C5"/>
    <w:rsid w:val="0047643E"/>
    <w:rsid w:val="004801D0"/>
    <w:rsid w:val="004A0508"/>
    <w:rsid w:val="004A5DA1"/>
    <w:rsid w:val="004B065E"/>
    <w:rsid w:val="004D3C90"/>
    <w:rsid w:val="004D6B75"/>
    <w:rsid w:val="004F0702"/>
    <w:rsid w:val="004F7C1C"/>
    <w:rsid w:val="0051745B"/>
    <w:rsid w:val="005179FF"/>
    <w:rsid w:val="005255EB"/>
    <w:rsid w:val="00525B8A"/>
    <w:rsid w:val="005316C0"/>
    <w:rsid w:val="00537622"/>
    <w:rsid w:val="00550F88"/>
    <w:rsid w:val="005608A6"/>
    <w:rsid w:val="005724B4"/>
    <w:rsid w:val="005753D9"/>
    <w:rsid w:val="005770ED"/>
    <w:rsid w:val="0058399F"/>
    <w:rsid w:val="00587665"/>
    <w:rsid w:val="0059088D"/>
    <w:rsid w:val="005A5A1C"/>
    <w:rsid w:val="005A785E"/>
    <w:rsid w:val="005B253B"/>
    <w:rsid w:val="005B3910"/>
    <w:rsid w:val="005C4C41"/>
    <w:rsid w:val="005C71B5"/>
    <w:rsid w:val="005C7E8F"/>
    <w:rsid w:val="005D7E01"/>
    <w:rsid w:val="005E05DC"/>
    <w:rsid w:val="005F1763"/>
    <w:rsid w:val="005F18A6"/>
    <w:rsid w:val="005F638A"/>
    <w:rsid w:val="005F751D"/>
    <w:rsid w:val="006101A2"/>
    <w:rsid w:val="006110C9"/>
    <w:rsid w:val="0061133D"/>
    <w:rsid w:val="00612663"/>
    <w:rsid w:val="006163B7"/>
    <w:rsid w:val="00622A79"/>
    <w:rsid w:val="006315C1"/>
    <w:rsid w:val="0065152F"/>
    <w:rsid w:val="00654388"/>
    <w:rsid w:val="00654D7B"/>
    <w:rsid w:val="00656957"/>
    <w:rsid w:val="00662D8F"/>
    <w:rsid w:val="0066332D"/>
    <w:rsid w:val="00665D5D"/>
    <w:rsid w:val="00670A28"/>
    <w:rsid w:val="00670D1D"/>
    <w:rsid w:val="00672E32"/>
    <w:rsid w:val="00695AFE"/>
    <w:rsid w:val="00696883"/>
    <w:rsid w:val="006A03BB"/>
    <w:rsid w:val="006A2AAE"/>
    <w:rsid w:val="006A7840"/>
    <w:rsid w:val="006B3F31"/>
    <w:rsid w:val="006C2DBC"/>
    <w:rsid w:val="006D59F7"/>
    <w:rsid w:val="006E377F"/>
    <w:rsid w:val="006F44F5"/>
    <w:rsid w:val="006F758E"/>
    <w:rsid w:val="007033C0"/>
    <w:rsid w:val="00703B8F"/>
    <w:rsid w:val="0071168C"/>
    <w:rsid w:val="007345D8"/>
    <w:rsid w:val="00734EFA"/>
    <w:rsid w:val="00741DF3"/>
    <w:rsid w:val="00743912"/>
    <w:rsid w:val="00747D7A"/>
    <w:rsid w:val="00767A5A"/>
    <w:rsid w:val="00780396"/>
    <w:rsid w:val="0078319E"/>
    <w:rsid w:val="00783525"/>
    <w:rsid w:val="00783EFB"/>
    <w:rsid w:val="0078751F"/>
    <w:rsid w:val="00787607"/>
    <w:rsid w:val="007B1C48"/>
    <w:rsid w:val="007D0231"/>
    <w:rsid w:val="007D302C"/>
    <w:rsid w:val="007D4174"/>
    <w:rsid w:val="007E0866"/>
    <w:rsid w:val="007E31E3"/>
    <w:rsid w:val="007E4B22"/>
    <w:rsid w:val="007F23E7"/>
    <w:rsid w:val="007F3757"/>
    <w:rsid w:val="007F4AC2"/>
    <w:rsid w:val="008060F4"/>
    <w:rsid w:val="00814D34"/>
    <w:rsid w:val="008155E7"/>
    <w:rsid w:val="008222AA"/>
    <w:rsid w:val="00824D1D"/>
    <w:rsid w:val="00832CC9"/>
    <w:rsid w:val="00833AC6"/>
    <w:rsid w:val="00834215"/>
    <w:rsid w:val="00843739"/>
    <w:rsid w:val="00847017"/>
    <w:rsid w:val="00856C50"/>
    <w:rsid w:val="00865E37"/>
    <w:rsid w:val="00871704"/>
    <w:rsid w:val="00882006"/>
    <w:rsid w:val="00895753"/>
    <w:rsid w:val="00895F3B"/>
    <w:rsid w:val="008A757F"/>
    <w:rsid w:val="008B25C9"/>
    <w:rsid w:val="008B3725"/>
    <w:rsid w:val="008C1826"/>
    <w:rsid w:val="008C2AC2"/>
    <w:rsid w:val="008C2FF7"/>
    <w:rsid w:val="008D6DCE"/>
    <w:rsid w:val="008E1D0E"/>
    <w:rsid w:val="008E64FA"/>
    <w:rsid w:val="008F3E2F"/>
    <w:rsid w:val="00904A72"/>
    <w:rsid w:val="00904F51"/>
    <w:rsid w:val="00912896"/>
    <w:rsid w:val="00913CF8"/>
    <w:rsid w:val="00941B83"/>
    <w:rsid w:val="00945B2B"/>
    <w:rsid w:val="00946104"/>
    <w:rsid w:val="009466BC"/>
    <w:rsid w:val="009514DD"/>
    <w:rsid w:val="0095198A"/>
    <w:rsid w:val="009522C5"/>
    <w:rsid w:val="00953938"/>
    <w:rsid w:val="00965BB4"/>
    <w:rsid w:val="0099105A"/>
    <w:rsid w:val="009A46DA"/>
    <w:rsid w:val="009B0851"/>
    <w:rsid w:val="009B0FC7"/>
    <w:rsid w:val="009B3368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4265"/>
    <w:rsid w:val="009F0952"/>
    <w:rsid w:val="009F7784"/>
    <w:rsid w:val="00A04B00"/>
    <w:rsid w:val="00A1445A"/>
    <w:rsid w:val="00A148E4"/>
    <w:rsid w:val="00A22650"/>
    <w:rsid w:val="00A23803"/>
    <w:rsid w:val="00A3063E"/>
    <w:rsid w:val="00A33BE0"/>
    <w:rsid w:val="00A4054B"/>
    <w:rsid w:val="00A50B8B"/>
    <w:rsid w:val="00A515E0"/>
    <w:rsid w:val="00A57325"/>
    <w:rsid w:val="00A75802"/>
    <w:rsid w:val="00A83E62"/>
    <w:rsid w:val="00A90F98"/>
    <w:rsid w:val="00A92149"/>
    <w:rsid w:val="00AA2F1C"/>
    <w:rsid w:val="00AA45C7"/>
    <w:rsid w:val="00AB1522"/>
    <w:rsid w:val="00AB3346"/>
    <w:rsid w:val="00AB4674"/>
    <w:rsid w:val="00AC72E5"/>
    <w:rsid w:val="00AD0154"/>
    <w:rsid w:val="00AD3618"/>
    <w:rsid w:val="00AF0AD6"/>
    <w:rsid w:val="00B021F9"/>
    <w:rsid w:val="00B16F2C"/>
    <w:rsid w:val="00B20079"/>
    <w:rsid w:val="00B200E4"/>
    <w:rsid w:val="00B22DFB"/>
    <w:rsid w:val="00B26132"/>
    <w:rsid w:val="00B2757C"/>
    <w:rsid w:val="00B3178E"/>
    <w:rsid w:val="00B32A8A"/>
    <w:rsid w:val="00B37CD2"/>
    <w:rsid w:val="00B4256F"/>
    <w:rsid w:val="00B50920"/>
    <w:rsid w:val="00B528B4"/>
    <w:rsid w:val="00B52BF2"/>
    <w:rsid w:val="00B5369B"/>
    <w:rsid w:val="00B538F5"/>
    <w:rsid w:val="00B5796F"/>
    <w:rsid w:val="00B661E3"/>
    <w:rsid w:val="00B8222B"/>
    <w:rsid w:val="00B86392"/>
    <w:rsid w:val="00B86918"/>
    <w:rsid w:val="00B9309E"/>
    <w:rsid w:val="00B930C3"/>
    <w:rsid w:val="00B95A77"/>
    <w:rsid w:val="00BA2C4A"/>
    <w:rsid w:val="00BB145B"/>
    <w:rsid w:val="00BB339B"/>
    <w:rsid w:val="00BB3939"/>
    <w:rsid w:val="00BC00ED"/>
    <w:rsid w:val="00BC2412"/>
    <w:rsid w:val="00BC29DD"/>
    <w:rsid w:val="00BD4AEF"/>
    <w:rsid w:val="00BE655C"/>
    <w:rsid w:val="00BE6AEE"/>
    <w:rsid w:val="00BF78A7"/>
    <w:rsid w:val="00C01C1D"/>
    <w:rsid w:val="00C03C9F"/>
    <w:rsid w:val="00C052DE"/>
    <w:rsid w:val="00C0552D"/>
    <w:rsid w:val="00C06BC8"/>
    <w:rsid w:val="00C124CB"/>
    <w:rsid w:val="00C1515D"/>
    <w:rsid w:val="00C16A39"/>
    <w:rsid w:val="00C22CB1"/>
    <w:rsid w:val="00C2689D"/>
    <w:rsid w:val="00C31E41"/>
    <w:rsid w:val="00C4361A"/>
    <w:rsid w:val="00C46100"/>
    <w:rsid w:val="00C468BF"/>
    <w:rsid w:val="00C52CE4"/>
    <w:rsid w:val="00C565DD"/>
    <w:rsid w:val="00C64A95"/>
    <w:rsid w:val="00C82B34"/>
    <w:rsid w:val="00C83594"/>
    <w:rsid w:val="00C9531D"/>
    <w:rsid w:val="00C97729"/>
    <w:rsid w:val="00CB008E"/>
    <w:rsid w:val="00CB0D95"/>
    <w:rsid w:val="00CD61B2"/>
    <w:rsid w:val="00CD7808"/>
    <w:rsid w:val="00CE2A15"/>
    <w:rsid w:val="00CF12FC"/>
    <w:rsid w:val="00CF6111"/>
    <w:rsid w:val="00D05C1E"/>
    <w:rsid w:val="00D06278"/>
    <w:rsid w:val="00D1074C"/>
    <w:rsid w:val="00D2343D"/>
    <w:rsid w:val="00D278D4"/>
    <w:rsid w:val="00D42CF0"/>
    <w:rsid w:val="00D5062E"/>
    <w:rsid w:val="00D579F3"/>
    <w:rsid w:val="00D64995"/>
    <w:rsid w:val="00D65AB1"/>
    <w:rsid w:val="00D707B4"/>
    <w:rsid w:val="00D7309B"/>
    <w:rsid w:val="00D77C8B"/>
    <w:rsid w:val="00D80EAF"/>
    <w:rsid w:val="00D8275B"/>
    <w:rsid w:val="00D83E17"/>
    <w:rsid w:val="00D84490"/>
    <w:rsid w:val="00D92C6A"/>
    <w:rsid w:val="00D934D5"/>
    <w:rsid w:val="00DA0B86"/>
    <w:rsid w:val="00DB3E61"/>
    <w:rsid w:val="00DB68BD"/>
    <w:rsid w:val="00DC7B0A"/>
    <w:rsid w:val="00DD3F3A"/>
    <w:rsid w:val="00DD56BB"/>
    <w:rsid w:val="00DF116B"/>
    <w:rsid w:val="00DF3D50"/>
    <w:rsid w:val="00E029F3"/>
    <w:rsid w:val="00E02C2C"/>
    <w:rsid w:val="00E0340C"/>
    <w:rsid w:val="00E261C4"/>
    <w:rsid w:val="00E26C85"/>
    <w:rsid w:val="00E278E5"/>
    <w:rsid w:val="00E3300C"/>
    <w:rsid w:val="00E42C08"/>
    <w:rsid w:val="00E43C3D"/>
    <w:rsid w:val="00E50DC5"/>
    <w:rsid w:val="00E550C0"/>
    <w:rsid w:val="00E61921"/>
    <w:rsid w:val="00E676C3"/>
    <w:rsid w:val="00E67D1D"/>
    <w:rsid w:val="00E71F4F"/>
    <w:rsid w:val="00E749F2"/>
    <w:rsid w:val="00E85432"/>
    <w:rsid w:val="00E932C8"/>
    <w:rsid w:val="00E95B73"/>
    <w:rsid w:val="00E9600A"/>
    <w:rsid w:val="00E9757B"/>
    <w:rsid w:val="00EA7B9C"/>
    <w:rsid w:val="00EB0DA9"/>
    <w:rsid w:val="00ED5DE1"/>
    <w:rsid w:val="00EE5431"/>
    <w:rsid w:val="00EE7F32"/>
    <w:rsid w:val="00EF0493"/>
    <w:rsid w:val="00EF1787"/>
    <w:rsid w:val="00EF18FD"/>
    <w:rsid w:val="00F01DBA"/>
    <w:rsid w:val="00F0300D"/>
    <w:rsid w:val="00F0401D"/>
    <w:rsid w:val="00F06462"/>
    <w:rsid w:val="00F21B47"/>
    <w:rsid w:val="00F25783"/>
    <w:rsid w:val="00F267C9"/>
    <w:rsid w:val="00F27435"/>
    <w:rsid w:val="00F33579"/>
    <w:rsid w:val="00F41606"/>
    <w:rsid w:val="00F42EA0"/>
    <w:rsid w:val="00F51F53"/>
    <w:rsid w:val="00F52A52"/>
    <w:rsid w:val="00F60526"/>
    <w:rsid w:val="00F617DB"/>
    <w:rsid w:val="00F65355"/>
    <w:rsid w:val="00F70030"/>
    <w:rsid w:val="00F70BB8"/>
    <w:rsid w:val="00F71C13"/>
    <w:rsid w:val="00F758D0"/>
    <w:rsid w:val="00F77F08"/>
    <w:rsid w:val="00F8091E"/>
    <w:rsid w:val="00F86CD9"/>
    <w:rsid w:val="00F92D1D"/>
    <w:rsid w:val="00F94B26"/>
    <w:rsid w:val="00FA340B"/>
    <w:rsid w:val="00FA493D"/>
    <w:rsid w:val="00FB12A1"/>
    <w:rsid w:val="00FB174F"/>
    <w:rsid w:val="00FB4D34"/>
    <w:rsid w:val="00FC4EB7"/>
    <w:rsid w:val="00FC6CF0"/>
    <w:rsid w:val="00FD6770"/>
    <w:rsid w:val="00FE2C64"/>
    <w:rsid w:val="00FE34E9"/>
    <w:rsid w:val="00FE6A48"/>
    <w:rsid w:val="00FF0997"/>
    <w:rsid w:val="00FF1B9E"/>
    <w:rsid w:val="00FF1C9D"/>
    <w:rsid w:val="00FF52DB"/>
    <w:rsid w:val="00FF6788"/>
    <w:rsid w:val="00FF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852F56"/>
  <w15:docId w15:val="{271CE40F-D922-4BAA-AB59-2BA38379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E71F4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character" w:customStyle="1" w:styleId="Naslov1Znak">
    <w:name w:val="Naslov 1 Znak"/>
    <w:link w:val="Naslov1"/>
    <w:rsid w:val="006101A2"/>
    <w:rPr>
      <w:rFonts w:ascii="Arial" w:hAnsi="Arial"/>
      <w:b/>
      <w:bCs/>
      <w:kern w:val="32"/>
      <w:sz w:val="32"/>
      <w:szCs w:val="32"/>
    </w:rPr>
  </w:style>
  <w:style w:type="paragraph" w:styleId="Telobesedila">
    <w:name w:val="Body Text"/>
    <w:basedOn w:val="Navaden"/>
    <w:link w:val="TelobesedilaZnak"/>
    <w:rsid w:val="006101A2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101A2"/>
    <w:rPr>
      <w:rFonts w:ascii="Arial" w:hAnsi="Arial"/>
      <w:sz w:val="22"/>
    </w:rPr>
  </w:style>
  <w:style w:type="character" w:styleId="Pripombasklic">
    <w:name w:val="annotation reference"/>
    <w:basedOn w:val="Privzetapisavaodstavka"/>
    <w:semiHidden/>
    <w:unhideWhenUsed/>
    <w:rsid w:val="00856C50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856C5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56C50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856C5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856C50"/>
    <w:rPr>
      <w:rFonts w:ascii="Arial" w:hAnsi="Arial"/>
      <w:b/>
      <w:bCs/>
    </w:rPr>
  </w:style>
  <w:style w:type="character" w:customStyle="1" w:styleId="NogaZnak">
    <w:name w:val="Noga Znak"/>
    <w:basedOn w:val="Privzetapisavaodstavka"/>
    <w:link w:val="Noga"/>
    <w:uiPriority w:val="99"/>
    <w:rsid w:val="00F617DB"/>
    <w:rPr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E4B22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7B1C48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3" ma:contentTypeDescription="Ustvari nov dokument." ma:contentTypeScope="" ma:versionID="8fd7ce7249d57619cfc2c132c872a6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808d2ed9f75a54ab59c0e67cec2f99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A90D198-1915-487D-96CF-2FFA75C6DB93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1A643B88-BAF4-46F1-B56F-7B8E701D16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070169-C12C-483D-A803-2585CB1BDE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B4EB04-10D1-4ADC-B233-2365D531F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1079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4</cp:revision>
  <cp:lastPrinted>2016-01-04T14:35:00Z</cp:lastPrinted>
  <dcterms:created xsi:type="dcterms:W3CDTF">2024-03-25T11:48:00Z</dcterms:created>
  <dcterms:modified xsi:type="dcterms:W3CDTF">2024-03-25T12:12:00Z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